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84948" w14:textId="4F72762B" w:rsidR="00BA00AB" w:rsidRDefault="00B52B7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TOD</w:t>
      </w:r>
      <w:r>
        <w:rPr>
          <w:rFonts w:cs="Times New Roman"/>
          <w:szCs w:val="24"/>
        </w:rPr>
        <w:t xml:space="preserve">      (d.1504)</w:t>
      </w:r>
    </w:p>
    <w:p w14:paraId="3992ED4D" w14:textId="59729231" w:rsidR="00B52B7B" w:rsidRDefault="00B52B7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Aythlyng.</w:t>
      </w:r>
    </w:p>
    <w:p w14:paraId="33D28276" w14:textId="77777777" w:rsidR="00B52B7B" w:rsidRDefault="00B52B7B" w:rsidP="009139A6">
      <w:pPr>
        <w:pStyle w:val="NoSpacing"/>
        <w:rPr>
          <w:rFonts w:cs="Times New Roman"/>
          <w:szCs w:val="24"/>
        </w:rPr>
      </w:pPr>
    </w:p>
    <w:p w14:paraId="139223DF" w14:textId="77777777" w:rsidR="00B52B7B" w:rsidRDefault="00B52B7B" w:rsidP="009139A6">
      <w:pPr>
        <w:pStyle w:val="NoSpacing"/>
        <w:rPr>
          <w:rFonts w:cs="Times New Roman"/>
          <w:szCs w:val="24"/>
        </w:rPr>
      </w:pPr>
    </w:p>
    <w:p w14:paraId="33953AD0" w14:textId="356EE7DD" w:rsidR="00B52B7B" w:rsidRDefault="00B52B7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Aug.1504</w:t>
      </w:r>
      <w:r>
        <w:rPr>
          <w:rFonts w:cs="Times New Roman"/>
          <w:szCs w:val="24"/>
        </w:rPr>
        <w:tab/>
        <w:t>He made his Will.    (W.Y.R. p.170)</w:t>
      </w:r>
    </w:p>
    <w:p w14:paraId="795E8960" w14:textId="2A954FBD" w:rsidR="00B52B7B" w:rsidRDefault="00B52B7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31841F2A" w14:textId="77777777" w:rsidR="00B52B7B" w:rsidRDefault="00B52B7B" w:rsidP="009139A6">
      <w:pPr>
        <w:pStyle w:val="NoSpacing"/>
        <w:rPr>
          <w:rFonts w:cs="Times New Roman"/>
          <w:szCs w:val="24"/>
        </w:rPr>
      </w:pPr>
    </w:p>
    <w:p w14:paraId="532B4F63" w14:textId="77777777" w:rsidR="00B52B7B" w:rsidRDefault="00B52B7B" w:rsidP="009139A6">
      <w:pPr>
        <w:pStyle w:val="NoSpacing"/>
        <w:rPr>
          <w:rFonts w:cs="Times New Roman"/>
          <w:szCs w:val="24"/>
        </w:rPr>
      </w:pPr>
    </w:p>
    <w:p w14:paraId="464EF89B" w14:textId="7FE7E003" w:rsidR="00B52B7B" w:rsidRPr="00B52B7B" w:rsidRDefault="00B52B7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February 2024</w:t>
      </w:r>
    </w:p>
    <w:sectPr w:rsidR="00B52B7B" w:rsidRPr="00B52B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54622" w14:textId="77777777" w:rsidR="00B52B7B" w:rsidRDefault="00B52B7B" w:rsidP="009139A6">
      <w:r>
        <w:separator/>
      </w:r>
    </w:p>
  </w:endnote>
  <w:endnote w:type="continuationSeparator" w:id="0">
    <w:p w14:paraId="1D61CC44" w14:textId="77777777" w:rsidR="00B52B7B" w:rsidRDefault="00B52B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E7C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88B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4E66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EFED" w14:textId="77777777" w:rsidR="00B52B7B" w:rsidRDefault="00B52B7B" w:rsidP="009139A6">
      <w:r>
        <w:separator/>
      </w:r>
    </w:p>
  </w:footnote>
  <w:footnote w:type="continuationSeparator" w:id="0">
    <w:p w14:paraId="243F698B" w14:textId="77777777" w:rsidR="00B52B7B" w:rsidRDefault="00B52B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81E0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B0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99B1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B7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2B7B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23271"/>
  <w15:chartTrackingRefBased/>
  <w15:docId w15:val="{492AC878-FFC2-4815-8BFA-440139AB0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2024-02-21T15:21:00Z</dcterms:created>
  <dcterms:modified xsi:type="dcterms:W3CDTF">2024-02-21T15:25:00Z</dcterms:modified>
</cp:coreProperties>
</file>